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E4464A" w:rsidRPr="00C348D2" w:rsidTr="00556EB1">
        <w:trPr>
          <w:jc w:val="right"/>
        </w:trPr>
        <w:tc>
          <w:tcPr>
            <w:tcW w:w="5000" w:type="pct"/>
            <w:gridSpan w:val="2"/>
          </w:tcPr>
          <w:p w:rsidR="00E4464A" w:rsidRPr="000D3585" w:rsidRDefault="0035617A" w:rsidP="0035617A">
            <w:pPr>
              <w:jc w:val="right"/>
            </w:pPr>
            <w:r>
              <w:t>IAT</w:t>
            </w:r>
            <w:r w:rsidR="00E4464A">
              <w:t>/</w:t>
            </w:r>
            <w:r w:rsidR="00E609DE">
              <w:t>5</w:t>
            </w:r>
            <w:r w:rsidR="00E4464A" w:rsidRPr="00206B10">
              <w:t xml:space="preserve"> — </w:t>
            </w:r>
            <w:r w:rsidR="00E4464A">
              <w:t>I</w:t>
            </w:r>
            <w:r w:rsidR="00E4464A" w:rsidRPr="00206B10">
              <w:t>P/</w:t>
            </w:r>
            <w:r w:rsidR="00E4464A">
              <w:t>**</w:t>
            </w:r>
          </w:p>
        </w:tc>
      </w:tr>
      <w:tr w:rsidR="00E4464A" w:rsidRPr="00C348D2" w:rsidTr="00556EB1">
        <w:trPr>
          <w:jc w:val="right"/>
        </w:trPr>
        <w:tc>
          <w:tcPr>
            <w:tcW w:w="5000" w:type="pct"/>
            <w:gridSpan w:val="2"/>
          </w:tcPr>
          <w:p w:rsidR="00E4464A" w:rsidRPr="000D3585" w:rsidRDefault="00E4464A" w:rsidP="00AD4F03">
            <w:pPr>
              <w:jc w:val="right"/>
            </w:pPr>
            <w:r>
              <w:t>**/**/</w:t>
            </w:r>
            <w:r w:rsidR="00AD4F03">
              <w:t>1</w:t>
            </w:r>
            <w:r>
              <w:t>*</w:t>
            </w:r>
          </w:p>
        </w:tc>
      </w:tr>
      <w:tr w:rsidR="00E4464A" w:rsidRPr="00C348D2" w:rsidTr="00556EB1">
        <w:tblPrEx>
          <w:jc w:val="left"/>
        </w:tblPrEx>
        <w:tc>
          <w:tcPr>
            <w:tcW w:w="5000" w:type="pct"/>
            <w:gridSpan w:val="2"/>
          </w:tcPr>
          <w:p w:rsidR="00E4464A" w:rsidRPr="000D3585" w:rsidRDefault="00E4464A" w:rsidP="00556EB1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F64BA97" wp14:editId="06571A2F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E4464A" w:rsidRPr="00704490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E4464A" w:rsidRPr="000D3585" w:rsidRDefault="0035617A" w:rsidP="00891665">
            <w:pPr>
              <w:jc w:val="center"/>
              <w:rPr>
                <w:b/>
              </w:rPr>
            </w:pPr>
            <w:r w:rsidRPr="0035617A">
              <w:rPr>
                <w:b/>
              </w:rPr>
              <w:t xml:space="preserve">Fifth </w:t>
            </w:r>
            <w:bookmarkStart w:id="0" w:name="_GoBack"/>
            <w:bookmarkEnd w:id="0"/>
            <w:r w:rsidRPr="0035617A">
              <w:rPr>
                <w:b/>
              </w:rPr>
              <w:t>Information Analysis Team</w:t>
            </w:r>
            <w:r w:rsidR="00891665">
              <w:rPr>
                <w:b/>
              </w:rPr>
              <w:t xml:space="preserve"> </w:t>
            </w:r>
            <w:r w:rsidR="00891665" w:rsidRPr="0035617A">
              <w:rPr>
                <w:b/>
              </w:rPr>
              <w:t>Meeting</w:t>
            </w:r>
          </w:p>
        </w:tc>
      </w:tr>
      <w:tr w:rsidR="00E4464A" w:rsidRPr="00C51BB4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E4464A" w:rsidRPr="000D3585" w:rsidRDefault="007D6E26" w:rsidP="00556EB1">
            <w:pPr>
              <w:jc w:val="center"/>
            </w:pPr>
            <w:r>
              <w:rPr>
                <w:b/>
              </w:rPr>
              <w:t>(</w:t>
            </w:r>
            <w:r w:rsidR="0035617A">
              <w:rPr>
                <w:b/>
              </w:rPr>
              <w:t>IAT/5</w:t>
            </w:r>
            <w:r>
              <w:rPr>
                <w:b/>
              </w:rPr>
              <w:t>)</w:t>
            </w:r>
          </w:p>
        </w:tc>
      </w:tr>
      <w:tr w:rsidR="00E4464A" w:rsidRPr="00F4368B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E4464A" w:rsidRPr="00F4368B" w:rsidRDefault="00C13439" w:rsidP="000D4DC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Ft. Lauderdale</w:t>
            </w:r>
            <w:r w:rsidR="00E4464A" w:rsidRPr="00F4368B">
              <w:rPr>
                <w:lang w:val="en-US"/>
              </w:rPr>
              <w:t>, Florid</w:t>
            </w:r>
            <w:r w:rsidR="00E4464A" w:rsidRPr="00A861CD">
              <w:rPr>
                <w:lang w:val="en-US"/>
              </w:rPr>
              <w:t xml:space="preserve">a, </w:t>
            </w:r>
            <w:r w:rsidR="00E4464A" w:rsidRPr="00F4368B">
              <w:rPr>
                <w:lang w:val="en-US"/>
              </w:rPr>
              <w:t>United States,</w:t>
            </w:r>
            <w:r w:rsidR="00E4464A">
              <w:rPr>
                <w:lang w:val="en-US"/>
              </w:rPr>
              <w:t xml:space="preserve"> </w:t>
            </w:r>
            <w:r w:rsidR="00E4464A" w:rsidRPr="00F4368B">
              <w:rPr>
                <w:lang w:val="en-US"/>
              </w:rPr>
              <w:t xml:space="preserve">22 </w:t>
            </w:r>
            <w:r w:rsidR="00E4464A">
              <w:rPr>
                <w:lang w:val="en-US"/>
              </w:rPr>
              <w:t>January 2014</w:t>
            </w:r>
          </w:p>
        </w:tc>
      </w:tr>
      <w:tr w:rsidR="00E4464A" w:rsidRPr="00F4368B" w:rsidTr="00556EB1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E4464A" w:rsidRPr="00BB05F0" w:rsidRDefault="00E4464A" w:rsidP="00556EB1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E4464A" w:rsidRPr="00BB05F0" w:rsidRDefault="00E4464A" w:rsidP="00556EB1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E4464A" w:rsidRDefault="004869B4" w:rsidP="004869B4">
      <w:pPr>
        <w:rPr>
          <w:lang w:val="en-US"/>
        </w:rPr>
      </w:pPr>
    </w:p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8A0F02" w:rsidRDefault="00D574C9" w:rsidP="008A0F02">
      <w:pPr>
        <w:jc w:val="center"/>
        <w:rPr>
          <w:b/>
        </w:rPr>
      </w:pPr>
      <w:r w:rsidRPr="008A0F02">
        <w:rPr>
          <w:b/>
        </w:rPr>
        <w:t xml:space="preserve">TITLE OF </w:t>
      </w:r>
      <w:r w:rsidR="00324F22" w:rsidRPr="008A0F02">
        <w:rPr>
          <w:b/>
        </w:rPr>
        <w:t>INFORMATION</w:t>
      </w:r>
      <w:r w:rsidRPr="008A0F02">
        <w:rPr>
          <w:b/>
        </w:rPr>
        <w:t xml:space="preserve"> PAPER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6A4141">
            <w:pPr>
              <w:jc w:val="both"/>
            </w:pPr>
          </w:p>
        </w:tc>
      </w:tr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D8090E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D8090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6A4141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813138" w:rsidRDefault="00D574C9" w:rsidP="00813138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</w:t>
            </w:r>
            <w:r w:rsidR="00F3550E" w:rsidRPr="00813138">
              <w:rPr>
                <w:rFonts w:cs="Times New Roman"/>
                <w:b w:val="0"/>
                <w:i/>
                <w:smallCaps w:val="0"/>
                <w:lang w:val="en-GB"/>
              </w:rPr>
              <w:t>information</w:t>
            </w: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 paper is related to Strategic Objectives</w:t>
            </w:r>
            <w:r w:rsidR="00813138" w:rsidRPr="00813138">
              <w:rPr>
                <w:rFonts w:cs="Times New Roman"/>
                <w:b w:val="0"/>
                <w:i/>
                <w:smallCaps w:val="0"/>
                <w:lang w:val="en-GB"/>
              </w:rPr>
              <w:t>: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A. Safety – Enhance global civil aviation safety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B. Security – Enhance global civil aviation security</w:t>
            </w:r>
          </w:p>
          <w:p w:rsidR="00813138" w:rsidRPr="00813138" w:rsidRDefault="00813138" w:rsidP="00813138">
            <w:r w:rsidRPr="00813138">
              <w:rPr>
                <w:i/>
                <w:color w:val="000000"/>
                <w:lang w:val="en-US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D574C9" w:rsidRDefault="00D574C9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Default="00A6094B" w:rsidP="00D574C9"/>
    <w:p w:rsidR="00A6094B" w:rsidRPr="001E783B" w:rsidRDefault="00A6094B" w:rsidP="00D574C9"/>
    <w:p w:rsidR="00D8090E" w:rsidRPr="006445E8" w:rsidRDefault="00D8090E" w:rsidP="00D8090E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0548A6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D574C9" w:rsidRPr="001E783B" w:rsidRDefault="00D574C9" w:rsidP="00D574C9"/>
    <w:sectPr w:rsidR="00D574C9" w:rsidRPr="001E783B" w:rsidSect="00506A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571" w:rsidRDefault="00115571">
      <w:r>
        <w:separator/>
      </w:r>
    </w:p>
  </w:endnote>
  <w:endnote w:type="continuationSeparator" w:id="0">
    <w:p w:rsidR="00115571" w:rsidRDefault="0011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94B" w:rsidRDefault="00A609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94B" w:rsidRDefault="00A609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94B" w:rsidRDefault="00A609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571" w:rsidRDefault="00115571">
      <w:r>
        <w:separator/>
      </w:r>
    </w:p>
  </w:footnote>
  <w:footnote w:type="continuationSeparator" w:id="0">
    <w:p w:rsidR="00115571" w:rsidRDefault="00115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A6094B">
    <w:pPr>
      <w:pStyle w:val="Header"/>
      <w:rPr>
        <w:lang w:val="fr-CA"/>
      </w:rPr>
    </w:pPr>
    <w:r>
      <w:rPr>
        <w:lang w:val="fr-CA"/>
      </w:rPr>
      <w:t>IAT/5</w:t>
    </w:r>
    <w:r w:rsidR="00324F22" w:rsidRPr="00C746EE">
      <w:rPr>
        <w:lang w:val="fr-CA"/>
      </w:rPr>
      <w:t xml:space="preserve"> </w:t>
    </w:r>
    <w:r w:rsidR="008A0F02">
      <w:rPr>
        <w:lang w:val="fr-CA"/>
      </w:rPr>
      <w:t>—</w:t>
    </w:r>
    <w:r w:rsidR="00324F22" w:rsidRPr="00C746EE">
      <w:rPr>
        <w:lang w:val="fr-CA"/>
      </w:rPr>
      <w:t xml:space="preserve"> </w:t>
    </w:r>
    <w:r w:rsidR="00324F22"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166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A6094B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IAT/5</w:t>
    </w:r>
    <w:r w:rsidRPr="00C746EE">
      <w:rPr>
        <w:lang w:val="fr-CA"/>
      </w:rPr>
      <w:t xml:space="preserve"> </w:t>
    </w:r>
    <w:r w:rsidR="00324F22" w:rsidRPr="00C746EE">
      <w:rPr>
        <w:lang w:val="fr-CA"/>
      </w:rPr>
      <w:t xml:space="preserve"> </w:t>
    </w:r>
    <w:r w:rsidR="008A0F02">
      <w:rPr>
        <w:lang w:val="fr-CA"/>
      </w:rPr>
      <w:t>—</w:t>
    </w:r>
    <w:r w:rsidR="00324F22" w:rsidRPr="00C746EE">
      <w:rPr>
        <w:lang w:val="fr-CA"/>
      </w:rPr>
      <w:t xml:space="preserve"> </w:t>
    </w:r>
    <w:r w:rsidR="00324F22"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166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324F22" w:rsidRPr="0023216A" w:rsidRDefault="00324F22" w:rsidP="001C7C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94B" w:rsidRDefault="00A609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571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8A6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52D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CD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AD0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571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96A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2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3CB1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4F22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17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BC8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766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141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BAC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6E26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138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665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0F02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094B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BC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4F0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173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764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439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16D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87E"/>
    <w:rsid w:val="00D80022"/>
    <w:rsid w:val="00D801E7"/>
    <w:rsid w:val="00D807D3"/>
    <w:rsid w:val="00D8090E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464A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09DE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08F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50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D6D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1</TotalTime>
  <Pages>3</Pages>
  <Words>71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Galán, Laura</dc:creator>
  <cp:lastModifiedBy>Gandara, Leslie</cp:lastModifiedBy>
  <cp:revision>9</cp:revision>
  <cp:lastPrinted>2013-12-12T23:14:00Z</cp:lastPrinted>
  <dcterms:created xsi:type="dcterms:W3CDTF">2013-12-12T18:54:00Z</dcterms:created>
  <dcterms:modified xsi:type="dcterms:W3CDTF">2013-12-12T23:14:00Z</dcterms:modified>
</cp:coreProperties>
</file>