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68620E" w:rsidP="005E0226">
      <w:r>
        <w:br w:type="page"/>
      </w:r>
      <w:r>
        <w:lastRenderedPageBreak/>
        <w:br w:type="page"/>
      </w:r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E3" w:rsidRDefault="00761AE3">
      <w:r>
        <w:separator/>
      </w:r>
    </w:p>
  </w:endnote>
  <w:endnote w:type="continuationSeparator" w:id="0">
    <w:p w:rsidR="00761AE3" w:rsidRDefault="0076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E8" w:rsidRDefault="00DA66E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E8" w:rsidRDefault="00DA66E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E8" w:rsidRDefault="00DA66E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E3" w:rsidRDefault="00761AE3">
      <w:r>
        <w:separator/>
      </w:r>
    </w:p>
  </w:footnote>
  <w:footnote w:type="continuationSeparator" w:id="0">
    <w:p w:rsidR="00761AE3" w:rsidRDefault="00761A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DA66E8" w:rsidRDefault="00525DAA">
    <w:pPr>
      <w:pStyle w:val="Header"/>
      <w:rPr>
        <w:lang w:val="fr-CA"/>
      </w:rPr>
    </w:pPr>
    <w:r w:rsidRPr="00DA66E8">
      <w:t>IAT</w:t>
    </w:r>
    <w:r w:rsidR="000F169D" w:rsidRPr="00DA66E8">
      <w:t>/5</w:t>
    </w:r>
    <w:r w:rsidR="00187B12" w:rsidRPr="00DA66E8">
      <w:rPr>
        <w:lang w:val="fr-CA"/>
      </w:rPr>
      <w:t xml:space="preserve"> </w:t>
    </w:r>
    <w:r w:rsidR="0052756F" w:rsidRPr="00DA66E8">
      <w:rPr>
        <w:lang w:val="fr-CA"/>
      </w:rPr>
      <w:t>—</w:t>
    </w:r>
    <w:r w:rsidR="00187B12" w:rsidRPr="00DA66E8">
      <w:rPr>
        <w:lang w:val="fr-CA"/>
      </w:rPr>
      <w:t xml:space="preserve"> </w:t>
    </w:r>
    <w:r w:rsidR="00E57D6E" w:rsidRPr="00DA66E8">
      <w:rPr>
        <w:lang w:val="fr-CA"/>
      </w:rPr>
      <w:t>I</w:t>
    </w:r>
    <w:r w:rsidR="00187B12" w:rsidRPr="00DA66E8">
      <w:rPr>
        <w:lang w:val="fr-CA"/>
      </w:rPr>
      <w:t>P/**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DA66E8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Pr="00DA66E8" w:rsidRDefault="00525DAA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bookmarkStart w:id="0" w:name="_GoBack"/>
    <w:r w:rsidRPr="00DA66E8">
      <w:t>IAT</w:t>
    </w:r>
    <w:r w:rsidR="000F169D" w:rsidRPr="00DA66E8">
      <w:t>/5</w:t>
    </w:r>
    <w:r w:rsidR="00187B12" w:rsidRPr="00DA66E8">
      <w:rPr>
        <w:lang w:val="fr-CA"/>
      </w:rPr>
      <w:t xml:space="preserve"> </w:t>
    </w:r>
    <w:r w:rsidR="0052756F" w:rsidRPr="00DA66E8">
      <w:rPr>
        <w:lang w:val="fr-CA"/>
      </w:rPr>
      <w:t>—</w:t>
    </w:r>
    <w:r w:rsidR="00187B12" w:rsidRPr="00DA66E8">
      <w:rPr>
        <w:lang w:val="fr-CA"/>
      </w:rPr>
      <w:t xml:space="preserve"> </w:t>
    </w:r>
    <w:r w:rsidR="00E57D6E" w:rsidRPr="00DA66E8">
      <w:rPr>
        <w:lang w:val="fr-CA"/>
      </w:rPr>
      <w:t>I</w:t>
    </w:r>
    <w:r w:rsidR="00187B12" w:rsidRPr="00DA66E8">
      <w:rPr>
        <w:lang w:val="fr-CA"/>
      </w:rPr>
      <w:t>P/**</w:t>
    </w:r>
  </w:p>
  <w:bookmarkEnd w:id="0"/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DA66E8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525DAA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123BD1">
      <w:t>IAT</w:t>
    </w:r>
    <w:r w:rsidR="000F169D" w:rsidRPr="00123BD1">
      <w:t>/5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B9098A">
      <w:rPr>
        <w:lang w:val="fr-CA"/>
      </w:rPr>
      <w:t>I</w:t>
    </w:r>
    <w:r w:rsidR="0068620E">
      <w:rPr>
        <w:lang w:val="fr-CA"/>
      </w:rPr>
      <w:t>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E3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0F169D"/>
    <w:rsid w:val="00114BBA"/>
    <w:rsid w:val="00123BD1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5DAA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3415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61AE3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D6E9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098A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A66E8"/>
    <w:rsid w:val="00DF09B2"/>
    <w:rsid w:val="00E00134"/>
    <w:rsid w:val="00E01D7F"/>
    <w:rsid w:val="00E2228F"/>
    <w:rsid w:val="00E50D3A"/>
    <w:rsid w:val="00E57D6E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3</TotalTime>
  <Pages>3</Pages>
  <Words>5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Galán, Laura</dc:creator>
  <cp:lastModifiedBy>Gandara, Leslie</cp:lastModifiedBy>
  <cp:revision>5</cp:revision>
  <cp:lastPrinted>2013-12-12T21:52:00Z</cp:lastPrinted>
  <dcterms:created xsi:type="dcterms:W3CDTF">2013-12-12T18:55:00Z</dcterms:created>
  <dcterms:modified xsi:type="dcterms:W3CDTF">2013-12-12T23:18:00Z</dcterms:modified>
</cp:coreProperties>
</file>