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bookmarkStart w:id="0" w:name="_GoBack"/>
      <w:bookmarkEnd w:id="0"/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E3" w:rsidRDefault="00761AE3">
      <w:r>
        <w:separator/>
      </w:r>
    </w:p>
  </w:endnote>
  <w:endnote w:type="continuationSeparator" w:id="0">
    <w:p w:rsidR="00761AE3" w:rsidRDefault="0076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E3" w:rsidRDefault="00761AE3">
      <w:r>
        <w:separator/>
      </w:r>
    </w:p>
  </w:footnote>
  <w:footnote w:type="continuationSeparator" w:id="0">
    <w:p w:rsidR="00761AE3" w:rsidRDefault="0076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027B7C" w:rsidRDefault="008F2D5A">
    <w:pPr>
      <w:pStyle w:val="Header"/>
      <w:rPr>
        <w:lang w:val="fr-CA"/>
      </w:rPr>
    </w:pPr>
    <w:r w:rsidRPr="00027B7C">
      <w:t>PA-RAST/15</w:t>
    </w:r>
    <w:r w:rsidR="00187B12" w:rsidRPr="00027B7C">
      <w:rPr>
        <w:lang w:val="fr-CA"/>
      </w:rPr>
      <w:t xml:space="preserve"> </w:t>
    </w:r>
    <w:r w:rsidR="0052756F" w:rsidRPr="00027B7C">
      <w:rPr>
        <w:lang w:val="fr-CA"/>
      </w:rPr>
      <w:t>—</w:t>
    </w:r>
    <w:r w:rsidR="00187B12" w:rsidRPr="00027B7C">
      <w:rPr>
        <w:lang w:val="fr-CA"/>
      </w:rPr>
      <w:t xml:space="preserve"> WP/**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027B7C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027B7C" w:rsidRDefault="008F2D5A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027B7C">
      <w:t>PA-RAST/15</w:t>
    </w:r>
    <w:r w:rsidR="00187B12" w:rsidRPr="00027B7C">
      <w:rPr>
        <w:lang w:val="fr-CA"/>
      </w:rPr>
      <w:t xml:space="preserve"> </w:t>
    </w:r>
    <w:r w:rsidR="0052756F" w:rsidRPr="00027B7C">
      <w:rPr>
        <w:lang w:val="fr-CA"/>
      </w:rPr>
      <w:t>—</w:t>
    </w:r>
    <w:r w:rsidR="00187B12" w:rsidRPr="00027B7C">
      <w:rPr>
        <w:lang w:val="fr-CA"/>
      </w:rPr>
      <w:t xml:space="preserve"> WP/**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027B7C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756826" w:rsidRDefault="008F2D5A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756826">
      <w:t>PA-RAST/15</w:t>
    </w:r>
    <w:r w:rsidR="0068620E" w:rsidRPr="00756826">
      <w:rPr>
        <w:lang w:val="fr-CA"/>
      </w:rPr>
      <w:t xml:space="preserve"> — WP/**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E3"/>
    <w:rsid w:val="00017B79"/>
    <w:rsid w:val="00027B7C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826"/>
    <w:rsid w:val="00756A29"/>
    <w:rsid w:val="00761AE3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D6E96"/>
    <w:rsid w:val="008F2D5A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Galán, Laura</dc:creator>
  <cp:lastModifiedBy>Gandara, Leslie</cp:lastModifiedBy>
  <cp:revision>5</cp:revision>
  <cp:lastPrinted>2013-12-12T23:21:00Z</cp:lastPrinted>
  <dcterms:created xsi:type="dcterms:W3CDTF">2013-12-12T18:50:00Z</dcterms:created>
  <dcterms:modified xsi:type="dcterms:W3CDTF">2013-12-12T23:21:00Z</dcterms:modified>
</cp:coreProperties>
</file>