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3349F0" w:rsidP="00285AFF">
            <w:pPr>
              <w:jc w:val="right"/>
            </w:pPr>
            <w:r w:rsidRPr="003349F0">
              <w:t>MEVA III TF/3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3349F0">
              <w:t>14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3349F0" w:rsidP="003349F0">
            <w:pPr>
              <w:jc w:val="center"/>
              <w:rPr>
                <w:b/>
              </w:rPr>
            </w:pPr>
            <w:r w:rsidRPr="008F7612">
              <w:rPr>
                <w:b/>
              </w:rPr>
              <w:t>Third MEVA III Task Force Meeting (MEVA III TF/3)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3349F0" w:rsidP="003349F0">
            <w:pPr>
              <w:jc w:val="center"/>
            </w:pPr>
            <w:r w:rsidRPr="003349F0">
              <w:t>Mexico City, Mexico, 23 to 26 September 2014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453D13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  <w:bookmarkStart w:id="0" w:name="_GoBack"/>
            <w:bookmarkEnd w:id="0"/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A82212" w:rsidRDefault="00A82212">
      <w:pPr>
        <w:jc w:val="both"/>
      </w:pPr>
      <w:r>
        <w:br w:type="page"/>
      </w:r>
    </w:p>
    <w:p w:rsidR="00A82212" w:rsidRDefault="00A82212">
      <w:pPr>
        <w:jc w:val="both"/>
      </w:pPr>
      <w:r>
        <w:lastRenderedPageBreak/>
        <w:br w:type="page"/>
      </w:r>
    </w:p>
    <w:p w:rsidR="00F47577" w:rsidRDefault="00F47577" w:rsidP="00F47577"/>
    <w:p w:rsidR="00A82212" w:rsidRDefault="00A82212" w:rsidP="00F47577"/>
    <w:p w:rsidR="00A82212" w:rsidRPr="001E783B" w:rsidRDefault="00A82212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F0" w:rsidRDefault="003349F0" w:rsidP="00662585">
      <w:r>
        <w:separator/>
      </w:r>
    </w:p>
  </w:endnote>
  <w:endnote w:type="continuationSeparator" w:id="0">
    <w:p w:rsidR="003349F0" w:rsidRDefault="003349F0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F0" w:rsidRDefault="003349F0" w:rsidP="00662585">
      <w:r>
        <w:separator/>
      </w:r>
    </w:p>
  </w:footnote>
  <w:footnote w:type="continuationSeparator" w:id="0">
    <w:p w:rsidR="003349F0" w:rsidRDefault="003349F0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A82212" w:rsidP="00F47577">
    <w:pPr>
      <w:pStyle w:val="Header"/>
      <w:rPr>
        <w:lang w:val="fr-CA"/>
      </w:rPr>
    </w:pPr>
    <w:r>
      <w:rPr>
        <w:lang w:val="fr-CA"/>
      </w:rPr>
      <w:t>MEVA III TF/3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3D1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A82212" w:rsidP="00F47577">
    <w:pPr>
      <w:pStyle w:val="Header"/>
      <w:jc w:val="right"/>
      <w:rPr>
        <w:lang w:val="fr-CA"/>
      </w:rPr>
    </w:pPr>
    <w:r w:rsidRPr="003349F0">
      <w:t>MEVA III TF/3</w:t>
    </w:r>
    <w: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3D1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val="es-MX" w:eastAsia="es-MX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F0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349F0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3D13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2212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character" w:styleId="Strong">
    <w:name w:val="Strong"/>
    <w:uiPriority w:val="22"/>
    <w:qFormat/>
    <w:rsid w:val="003349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character" w:styleId="Strong">
    <w:name w:val="Strong"/>
    <w:uiPriority w:val="22"/>
    <w:qFormat/>
    <w:rsid w:val="003349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F733E-F3A8-4A29-AEB8-937F71DE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</Template>
  <TotalTime>0</TotalTime>
  <Pages>3</Pages>
  <Words>65</Words>
  <Characters>362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2</cp:revision>
  <cp:lastPrinted>2014-01-09T17:36:00Z</cp:lastPrinted>
  <dcterms:created xsi:type="dcterms:W3CDTF">2014-06-06T17:02:00Z</dcterms:created>
  <dcterms:modified xsi:type="dcterms:W3CDTF">2014-06-06T17:02:00Z</dcterms:modified>
</cp:coreProperties>
</file>