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bookmarkStart w:id="0" w:name="_GoBack"/>
      <w:bookmarkEnd w:id="0"/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7D1" w:rsidRDefault="007457D1">
      <w:r>
        <w:separator/>
      </w:r>
    </w:p>
  </w:endnote>
  <w:endnote w:type="continuationSeparator" w:id="0">
    <w:p w:rsidR="007457D1" w:rsidRDefault="0074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7D1" w:rsidRDefault="007457D1">
      <w:r>
        <w:separator/>
      </w:r>
    </w:p>
  </w:footnote>
  <w:footnote w:type="continuationSeparator" w:id="0">
    <w:p w:rsidR="007457D1" w:rsidRDefault="00745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457D1">
    <w:pPr>
      <w:pStyle w:val="Header"/>
      <w:rPr>
        <w:lang w:val="fr-CA"/>
      </w:rPr>
    </w:pPr>
    <w:r>
      <w:t>PA-RAST/18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0C6AC6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457D1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PA-RAST/18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0C6AC6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457D1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PA-RAST/18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D1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6AC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457D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2</Pages>
  <Words>5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2014-10-16T14:10:00Z</dcterms:created>
  <dcterms:modified xsi:type="dcterms:W3CDTF">2014-10-20T20:13:00Z</dcterms:modified>
</cp:coreProperties>
</file>