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4B2B33" w:rsidRDefault="004B2B33">
      <w:r>
        <w:br w:type="page"/>
      </w:r>
    </w:p>
    <w:p w:rsidR="00C746EE" w:rsidRPr="00D15683" w:rsidRDefault="00C746EE" w:rsidP="005E0226">
      <w:bookmarkStart w:id="0" w:name="_GoBack"/>
      <w:bookmarkEnd w:id="0"/>
    </w:p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B33" w:rsidRDefault="004B2B33">
      <w:r>
        <w:separator/>
      </w:r>
    </w:p>
  </w:endnote>
  <w:endnote w:type="continuationSeparator" w:id="0">
    <w:p w:rsidR="004B2B33" w:rsidRDefault="004B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B33" w:rsidRDefault="004B2B33">
      <w:r>
        <w:separator/>
      </w:r>
    </w:p>
  </w:footnote>
  <w:footnote w:type="continuationSeparator" w:id="0">
    <w:p w:rsidR="004B2B33" w:rsidRDefault="004B2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4B2B33">
    <w:pPr>
      <w:pStyle w:val="Header"/>
      <w:rPr>
        <w:lang w:val="fr-CA"/>
      </w:rPr>
    </w:pPr>
    <w:r>
      <w:t>RASG-PA/7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A74D5B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4B2B33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RASG-PA/7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A74D5B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4B2B33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RASG-PA/7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B33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2B33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74D5B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2</TotalTime>
  <Pages>2</Pages>
  <Words>5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dcterms:created xsi:type="dcterms:W3CDTF">2014-08-06T21:17:00Z</dcterms:created>
  <dcterms:modified xsi:type="dcterms:W3CDTF">2014-08-07T13:46:00Z</dcterms:modified>
</cp:coreProperties>
</file>