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D45C47" w:rsidRDefault="00D45C47">
      <w:r>
        <w:br w:type="page"/>
      </w:r>
    </w:p>
    <w:p w:rsidR="00D45C47" w:rsidRDefault="00D45C47">
      <w:r>
        <w:lastRenderedPageBreak/>
        <w:br w:type="page"/>
      </w:r>
    </w:p>
    <w:p w:rsidR="00947445" w:rsidRPr="001E783B" w:rsidRDefault="00947445" w:rsidP="00947445">
      <w:pPr>
        <w:jc w:val="center"/>
      </w:pPr>
      <w:bookmarkStart w:id="0" w:name="_GoBack"/>
      <w:bookmarkEnd w:id="0"/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C47" w:rsidRDefault="00D45C47">
      <w:r>
        <w:separator/>
      </w:r>
    </w:p>
  </w:endnote>
  <w:endnote w:type="continuationSeparator" w:id="0">
    <w:p w:rsidR="00D45C47" w:rsidRDefault="00D4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C47" w:rsidRDefault="00D45C47">
      <w:r>
        <w:separator/>
      </w:r>
    </w:p>
  </w:footnote>
  <w:footnote w:type="continuationSeparator" w:id="0">
    <w:p w:rsidR="00D45C47" w:rsidRDefault="00D45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D45C47" w:rsidP="008E3DCE">
                          <w:r w:rsidRPr="00ED66E5">
                            <w:t>ANI/WG/2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D45C47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D45C47" w:rsidP="008E3DCE">
                    <w:r w:rsidRPr="00ED66E5">
                      <w:t>ANI/WG/2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D45C47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D45C47" w:rsidP="008E3DCE">
                          <w:pPr>
                            <w:jc w:val="right"/>
                          </w:pPr>
                          <w:r w:rsidRPr="00ED66E5">
                            <w:t>ANI/WG/2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D45C47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D45C47" w:rsidP="008E3DCE">
                    <w:pPr>
                      <w:jc w:val="right"/>
                    </w:pPr>
                    <w:r w:rsidRPr="00ED66E5">
                      <w:t>ANI/WG/2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D45C47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D45C47" w:rsidP="008E3DCE">
                          <w:pPr>
                            <w:jc w:val="right"/>
                          </w:pPr>
                          <w:r w:rsidRPr="00ED66E5">
                            <w:t>ANI/WG/2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D45C47" w:rsidP="008E3DCE">
                    <w:pPr>
                      <w:jc w:val="right"/>
                    </w:pPr>
                    <w:r w:rsidRPr="00ED66E5">
                      <w:t>ANI/WG/2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C47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5C47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MeetingTemplateforWPLandscapeAPX.dotx</Template>
  <TotalTime>0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2009-07-01T14:41:00Z</cp:lastPrinted>
  <dcterms:created xsi:type="dcterms:W3CDTF">2015-02-26T18:14:00Z</dcterms:created>
  <dcterms:modified xsi:type="dcterms:W3CDTF">2015-02-26T18:15:00Z</dcterms:modified>
</cp:coreProperties>
</file>