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1E254D" w:rsidRDefault="001E254D">
      <w:r>
        <w:br w:type="page"/>
      </w:r>
    </w:p>
    <w:p w:rsidR="001E254D" w:rsidRDefault="001E254D">
      <w:r>
        <w:lastRenderedPageBreak/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9B5" w:rsidRDefault="001E79B5">
      <w:r>
        <w:separator/>
      </w:r>
    </w:p>
  </w:endnote>
  <w:endnote w:type="continuationSeparator" w:id="0">
    <w:p w:rsidR="001E79B5" w:rsidRDefault="001E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4D" w:rsidRDefault="001E25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4D" w:rsidRDefault="001E25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4D" w:rsidRDefault="001E25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9B5" w:rsidRDefault="001E79B5">
      <w:r>
        <w:separator/>
      </w:r>
    </w:p>
  </w:footnote>
  <w:footnote w:type="continuationSeparator" w:id="0">
    <w:p w:rsidR="001E79B5" w:rsidRDefault="001E7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E254D">
    <w:pPr>
      <w:pStyle w:val="Header"/>
      <w:rPr>
        <w:lang w:val="fr-CA"/>
      </w:rPr>
    </w:pPr>
    <w:r w:rsidRPr="001E254D">
      <w:t>C/CAR/DCA/14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E254D">
      <w:rPr>
        <w:rStyle w:val="PageNumber"/>
        <w:noProof/>
      </w:rPr>
      <w:t>4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E254D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bookmarkStart w:id="0" w:name="_GoBack"/>
    <w:bookmarkEnd w:id="0"/>
    <w:r w:rsidRPr="001E254D">
      <w:t>C/CAR/DCA/14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E254D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E254D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1E254D">
      <w:t>C/CAR/DCA/14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B5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1E254D"/>
    <w:rsid w:val="001E79B5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va-palaci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</Template>
  <TotalTime>1</TotalTime>
  <Pages>5</Pages>
  <Words>5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Riva-Palacio, Claudia</dc:creator>
  <cp:lastModifiedBy>Riva-Palacio, Claudia</cp:lastModifiedBy>
  <cp:revision>2</cp:revision>
  <dcterms:created xsi:type="dcterms:W3CDTF">2015-02-05T18:14:00Z</dcterms:created>
  <dcterms:modified xsi:type="dcterms:W3CDTF">2015-02-05T18:15:00Z</dcterms:modified>
</cp:coreProperties>
</file>