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bookmarkStart w:id="0" w:name="_GoBack"/>
      <w:bookmarkEnd w:id="0"/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r w:rsidRPr="00D15683">
        <w:t>o</w:t>
      </w:r>
      <w:r w:rsidR="00D15683">
        <w:t>r</w:t>
      </w:r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E70" w:rsidRDefault="00DF5E70">
      <w:r>
        <w:separator/>
      </w:r>
    </w:p>
  </w:endnote>
  <w:endnote w:type="continuationSeparator" w:id="0">
    <w:p w:rsidR="00DF5E70" w:rsidRDefault="00DF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E70" w:rsidRDefault="00DF5E70">
      <w:r>
        <w:separator/>
      </w:r>
    </w:p>
  </w:footnote>
  <w:footnote w:type="continuationSeparator" w:id="0">
    <w:p w:rsidR="00DF5E70" w:rsidRDefault="00DF5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F5E70">
    <w:pPr>
      <w:pStyle w:val="Header"/>
      <w:rPr>
        <w:lang w:val="fr-CA"/>
      </w:rPr>
    </w:pPr>
    <w:r w:rsidRPr="00D36E2C">
      <w:t>FPL/AD/MON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DF5E70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F5E70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D36E2C">
      <w:t>FPL/AD/MON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DF5E70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F5E70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D36E2C">
      <w:t>FPL/AD/MON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70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DF5E70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1</TotalTime>
  <Pages>3</Pages>
  <Words>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1</cp:revision>
  <dcterms:created xsi:type="dcterms:W3CDTF">2014-12-19T17:12:00Z</dcterms:created>
  <dcterms:modified xsi:type="dcterms:W3CDTF">2014-12-19T17:13:00Z</dcterms:modified>
</cp:coreProperties>
</file>