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1EA" w:rsidRDefault="007851EA">
      <w:r>
        <w:separator/>
      </w:r>
    </w:p>
  </w:endnote>
  <w:endnote w:type="continuationSeparator" w:id="0">
    <w:p w:rsidR="007851EA" w:rsidRDefault="0078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1EA" w:rsidRDefault="007851EA">
      <w:r>
        <w:separator/>
      </w:r>
    </w:p>
  </w:footnote>
  <w:footnote w:type="continuationSeparator" w:id="0">
    <w:p w:rsidR="007851EA" w:rsidRDefault="0078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851EA">
    <w:pPr>
      <w:pStyle w:val="Header"/>
      <w:rPr>
        <w:lang w:val="fr-CA"/>
      </w:rPr>
    </w:pPr>
    <w:r w:rsidRPr="00D86648">
      <w:t>MEVA/TMG/30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851EA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851EA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D86648">
      <w:t>MEVA/TMG/30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851EA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7851EA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D86648">
      <w:t>MEVA/TMG/30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EA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1EA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1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2015-02-12T19:25:00Z</dcterms:created>
  <dcterms:modified xsi:type="dcterms:W3CDTF">2015-02-12T19:26:00Z</dcterms:modified>
</cp:coreProperties>
</file>